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60D05" w14:textId="0AEAB1D6" w:rsidR="00684FF6" w:rsidRPr="00CB7EE2" w:rsidRDefault="00684FF6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za dobro izvedbo pogodbenih obveznosti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Pr="00CB7EE2">
        <w:rPr>
          <w:rFonts w:ascii="Arial" w:hAnsi="Arial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i/>
          <w:sz w:val="20"/>
          <w:szCs w:val="20"/>
        </w:rPr>
      </w:r>
      <w:r w:rsidRPr="00CB7EE2">
        <w:rPr>
          <w:rFonts w:ascii="Arial" w:hAnsi="Arial" w:cs="Arial"/>
          <w:i/>
          <w:sz w:val="20"/>
          <w:szCs w:val="20"/>
        </w:rPr>
        <w:fldChar w:fldCharType="separate"/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 (vpiše se upravičenca tj. naročnika javnega naročila)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i/>
          <w:sz w:val="20"/>
          <w:szCs w:val="20"/>
        </w:rPr>
        <w:t>(vpiše se naročnika javnega naročila)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709CB7" w14:textId="77777777" w:rsidR="00643F88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>(vpiše se številko in datum pogodbe o izvedbi javnega naročila, sklenjene na podlagi postopka z oznako XXXXXX)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>(vpiše se predmet javnega naročila)</w:t>
      </w: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7B2E36B0" w14:textId="77777777" w:rsidR="00CB7EE2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p w14:paraId="36F50A21" w14:textId="77777777" w:rsidR="0078678A" w:rsidRPr="00CB7EE2" w:rsidRDefault="0078678A" w:rsidP="007421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757A8" w14:textId="77777777" w:rsidR="000815BE" w:rsidRDefault="000815BE">
      <w:r>
        <w:separator/>
      </w:r>
    </w:p>
  </w:endnote>
  <w:endnote w:type="continuationSeparator" w:id="0">
    <w:p w14:paraId="65B1D9B3" w14:textId="77777777" w:rsidR="000815BE" w:rsidRDefault="00081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C39BC" w14:textId="77777777" w:rsidR="000815BE" w:rsidRDefault="000815BE">
      <w:r>
        <w:separator/>
      </w:r>
    </w:p>
  </w:footnote>
  <w:footnote w:type="continuationSeparator" w:id="0">
    <w:p w14:paraId="176A5780" w14:textId="77777777" w:rsidR="000815BE" w:rsidRDefault="000815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42963918">
    <w:abstractNumId w:val="2"/>
  </w:num>
  <w:num w:numId="2" w16cid:durableId="9393317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1448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815BE"/>
    <w:rsid w:val="00094A59"/>
    <w:rsid w:val="000E3F73"/>
    <w:rsid w:val="001104A6"/>
    <w:rsid w:val="00144DD9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C4FD3"/>
    <w:rsid w:val="002E07FF"/>
    <w:rsid w:val="002E2A18"/>
    <w:rsid w:val="002F262A"/>
    <w:rsid w:val="00317102"/>
    <w:rsid w:val="0036090D"/>
    <w:rsid w:val="00366A81"/>
    <w:rsid w:val="00380F58"/>
    <w:rsid w:val="00390873"/>
    <w:rsid w:val="003C3D8B"/>
    <w:rsid w:val="003D0104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668DD"/>
    <w:rsid w:val="00571DC9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16E51"/>
    <w:rsid w:val="0073513B"/>
    <w:rsid w:val="0074212D"/>
    <w:rsid w:val="00757395"/>
    <w:rsid w:val="0078678A"/>
    <w:rsid w:val="007935CD"/>
    <w:rsid w:val="007A3AC8"/>
    <w:rsid w:val="007B34BB"/>
    <w:rsid w:val="007E436A"/>
    <w:rsid w:val="007E5EE4"/>
    <w:rsid w:val="00800340"/>
    <w:rsid w:val="00817A40"/>
    <w:rsid w:val="008345D6"/>
    <w:rsid w:val="0086356B"/>
    <w:rsid w:val="00885CBA"/>
    <w:rsid w:val="008B35B1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E5708A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0</TotalTime>
  <Pages>1</Pages>
  <Words>473</Words>
  <Characters>2699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Dušanka Rižnar</cp:lastModifiedBy>
  <cp:revision>2</cp:revision>
  <cp:lastPrinted>2013-01-10T11:20:00Z</cp:lastPrinted>
  <dcterms:created xsi:type="dcterms:W3CDTF">2023-05-29T07:16:00Z</dcterms:created>
  <dcterms:modified xsi:type="dcterms:W3CDTF">2023-05-29T07:16:00Z</dcterms:modified>
</cp:coreProperties>
</file>